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16033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6033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6033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6033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B04A2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16033A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16033A" w:rsidRPr="0016033A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B04A2F" w:rsidRPr="00B04A2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B04A2F" w:rsidRPr="00B04A2F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B04A2F" w:rsidRPr="00B04A2F">
          <w:rPr>
            <w:rStyle w:val="aa"/>
          </w:rPr>
          <w:t xml:space="preserve"> Кабинет эндоскопии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B04A2F" w:rsidRPr="00B04A2F">
          <w:rPr>
            <w:u w:val="single"/>
          </w:rPr>
          <w:t xml:space="preserve"> 07143/051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B04A2F" w:rsidRPr="00B04A2F">
          <w:rPr>
            <w:rStyle w:val="aa"/>
          </w:rPr>
          <w:t xml:space="preserve"> Врач-эндоскопист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B04A2F" w:rsidRPr="00B04A2F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B04A2F" w:rsidRPr="00B04A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16033A" w:rsidRPr="004B7CEF" w:rsidTr="004C53B3">
        <w:trPr>
          <w:jc w:val="center"/>
        </w:trPr>
        <w:tc>
          <w:tcPr>
            <w:tcW w:w="4678" w:type="dxa"/>
            <w:vAlign w:val="center"/>
          </w:tcPr>
          <w:p w:rsidR="0016033A" w:rsidRPr="004B7CEF" w:rsidRDefault="0016033A" w:rsidP="0016033A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16033A" w:rsidRPr="004B7CEF" w:rsidRDefault="0016033A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16033A" w:rsidRPr="004B7CEF" w:rsidRDefault="0016033A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16033A" w:rsidRPr="004B7CEF" w:rsidRDefault="0016033A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16033A" w:rsidRPr="004B7CEF" w:rsidRDefault="0016033A" w:rsidP="003367BB">
            <w:pPr>
              <w:pStyle w:val="a8"/>
            </w:pPr>
            <w:r>
              <w:t>± 0,5 %</w:t>
            </w:r>
          </w:p>
        </w:tc>
      </w:tr>
      <w:tr w:rsidR="0016033A" w:rsidRPr="004B7CEF" w:rsidTr="004C53B3">
        <w:trPr>
          <w:jc w:val="center"/>
        </w:trPr>
        <w:tc>
          <w:tcPr>
            <w:tcW w:w="4678" w:type="dxa"/>
            <w:vAlign w:val="center"/>
          </w:tcPr>
          <w:p w:rsidR="0016033A" w:rsidRDefault="0016033A" w:rsidP="0016033A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16033A" w:rsidRDefault="0016033A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16033A" w:rsidRDefault="0016033A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16033A" w:rsidRDefault="0016033A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16033A" w:rsidRDefault="0016033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6033A" w:rsidRPr="0016033A" w:rsidRDefault="00732AD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16033A" w:rsidRPr="0016033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6033A" w:rsidRPr="0016033A" w:rsidRDefault="0016033A" w:rsidP="00AD14A4">
      <w:r w:rsidRPr="0016033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16033A" w:rsidP="00AD14A4">
      <w:r w:rsidRPr="0016033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зоны.</w:t>
      </w:r>
      <w:r w:rsidR="00732AD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3E6C5B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3E6C5B" w:rsidRPr="004B7CEF" w:rsidTr="00FF386A">
        <w:trPr>
          <w:jc w:val="center"/>
        </w:trPr>
        <w:tc>
          <w:tcPr>
            <w:tcW w:w="3237" w:type="dxa"/>
            <w:vAlign w:val="center"/>
          </w:tcPr>
          <w:p w:rsidR="003E6C5B" w:rsidRPr="003E6C5B" w:rsidRDefault="003E6C5B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3E6C5B" w:rsidRPr="004B7CEF" w:rsidRDefault="003E6C5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3E6C5B" w:rsidRPr="004B7CEF" w:rsidRDefault="003E6C5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3E6C5B" w:rsidRPr="004B7CEF" w:rsidRDefault="003E6C5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E6C5B" w:rsidRPr="004B7CEF" w:rsidRDefault="003E6C5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3E6C5B" w:rsidRPr="004B7CEF" w:rsidRDefault="003E6C5B" w:rsidP="00FF386A">
            <w:pPr>
              <w:pStyle w:val="a8"/>
            </w:pPr>
          </w:p>
        </w:tc>
      </w:tr>
      <w:tr w:rsidR="003E6C5B" w:rsidRPr="004B7CEF" w:rsidTr="00FF386A">
        <w:trPr>
          <w:jc w:val="center"/>
        </w:trPr>
        <w:tc>
          <w:tcPr>
            <w:tcW w:w="3237" w:type="dxa"/>
            <w:vAlign w:val="center"/>
          </w:tcPr>
          <w:p w:rsidR="003E6C5B" w:rsidRPr="003E6C5B" w:rsidRDefault="003E6C5B" w:rsidP="00FF386A">
            <w:pPr>
              <w:pStyle w:val="a8"/>
              <w:rPr>
                <w:i/>
              </w:rPr>
            </w:pPr>
            <w:bookmarkStart w:id="16" w:name="ko1_1462"/>
            <w:bookmarkEnd w:id="16"/>
            <w:r w:rsidRPr="003E6C5B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3E6C5B" w:rsidRPr="004B7CEF" w:rsidRDefault="0016033A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3E6C5B" w:rsidRPr="004B7CEF" w:rsidRDefault="003E6C5B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3E6C5B" w:rsidRPr="004B7CEF" w:rsidRDefault="003E6C5B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3E6C5B" w:rsidRPr="004B7CEF" w:rsidRDefault="003E6C5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E6C5B" w:rsidRPr="003E6C5B" w:rsidRDefault="003E6C5B" w:rsidP="00FF386A">
            <w:pPr>
              <w:pStyle w:val="a8"/>
            </w:pPr>
            <w:r w:rsidRPr="003E6C5B">
              <w:t>10</w:t>
            </w:r>
          </w:p>
        </w:tc>
      </w:tr>
    </w:tbl>
    <w:p w:rsidR="003E6C5B" w:rsidRDefault="003E6C5B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3E6C5B" w:rsidRPr="003E6C5B">
          <w:rPr>
            <w:bCs/>
          </w:rPr>
          <w:t>-</w:t>
        </w:r>
        <w:r w:rsidR="003E6C5B" w:rsidRPr="003E6C5B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3E6C5B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16033A" w:rsidTr="003E6C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6033A" w:rsidRDefault="0016033A" w:rsidP="00EF6C29">
            <w:pPr>
              <w:pStyle w:val="a8"/>
            </w:pPr>
            <w:r w:rsidRPr="0016033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6033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6033A" w:rsidRDefault="0016033A" w:rsidP="00EF6C29">
            <w:pPr>
              <w:pStyle w:val="a8"/>
            </w:pPr>
            <w:r w:rsidRPr="0016033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6033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6033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16033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6033A" w:rsidRDefault="0016033A" w:rsidP="00EF6C29">
            <w:pPr>
              <w:pStyle w:val="a8"/>
            </w:pPr>
            <w:r w:rsidRPr="0016033A">
              <w:t>Митяева Ольга Александровна</w:t>
            </w:r>
          </w:p>
        </w:tc>
      </w:tr>
      <w:tr w:rsidR="00EF6C29" w:rsidRPr="0016033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16033A" w:rsidRDefault="0016033A" w:rsidP="00EF6C29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 xml:space="preserve">(№ в реестре </w:t>
            </w:r>
            <w:r w:rsidRPr="0016033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EF6C29" w:rsidRPr="0016033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16033A" w:rsidRDefault="0016033A" w:rsidP="00EF6C29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16033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16033A" w:rsidRDefault="0016033A" w:rsidP="00EF6C29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16033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16033A" w:rsidRDefault="0016033A" w:rsidP="00EF6C29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16033A" w:rsidTr="003E6C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6033A" w:rsidRDefault="0016033A" w:rsidP="003367BB">
            <w:pPr>
              <w:pStyle w:val="a8"/>
            </w:pPr>
            <w:r w:rsidRPr="0016033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6033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6033A" w:rsidRDefault="0016033A" w:rsidP="003367BB">
            <w:pPr>
              <w:pStyle w:val="a8"/>
            </w:pPr>
            <w:r w:rsidRPr="0016033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6033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6033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16033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6033A" w:rsidRDefault="0016033A" w:rsidP="003367BB">
            <w:pPr>
              <w:pStyle w:val="a8"/>
            </w:pPr>
            <w:r w:rsidRPr="0016033A">
              <w:t>Митяева Ольга Александровна</w:t>
            </w:r>
          </w:p>
        </w:tc>
      </w:tr>
      <w:tr w:rsidR="003367BB" w:rsidRPr="0016033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16033A" w:rsidRDefault="0016033A" w:rsidP="003367BB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16033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16033A" w:rsidRDefault="0016033A" w:rsidP="003367BB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16033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16033A" w:rsidRDefault="0016033A" w:rsidP="003367BB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16033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16033A" w:rsidRDefault="0016033A" w:rsidP="003367BB">
            <w:pPr>
              <w:pStyle w:val="a8"/>
              <w:rPr>
                <w:b/>
                <w:vertAlign w:val="superscript"/>
              </w:rPr>
            </w:pPr>
            <w:r w:rsidRPr="0016033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C5B" w:rsidRDefault="003E6C5B" w:rsidP="0076042D">
      <w:pPr>
        <w:pStyle w:val="a9"/>
      </w:pPr>
      <w:r>
        <w:separator/>
      </w:r>
    </w:p>
  </w:endnote>
  <w:endnote w:type="continuationSeparator" w:id="0">
    <w:p w:rsidR="003E6C5B" w:rsidRDefault="003E6C5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B04A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732AD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732AD9" w:rsidRPr="004C53B3">
            <w:rPr>
              <w:rStyle w:val="ad"/>
              <w:sz w:val="20"/>
              <w:szCs w:val="20"/>
            </w:rPr>
            <w:fldChar w:fldCharType="separate"/>
          </w:r>
          <w:r w:rsidR="00B04A2F">
            <w:rPr>
              <w:rStyle w:val="ad"/>
              <w:noProof/>
              <w:sz w:val="20"/>
              <w:szCs w:val="20"/>
            </w:rPr>
            <w:t>1</w:t>
          </w:r>
          <w:r w:rsidR="00732AD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4A2F" w:rsidRPr="00B04A2F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C5B" w:rsidRDefault="003E6C5B" w:rsidP="0076042D">
      <w:pPr>
        <w:pStyle w:val="a9"/>
      </w:pPr>
      <w:r>
        <w:separator/>
      </w:r>
    </w:p>
  </w:footnote>
  <w:footnote w:type="continuationSeparator" w:id="0">
    <w:p w:rsidR="003E6C5B" w:rsidRDefault="003E6C5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89A2FE2807894C95BA645AC92B789A0F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1- Х "/>
    <w:docVar w:name="oborud" w:val=" Видеостойка Sony, гастровидеоскоп OLYMPUS, бронховидеоскоп OLYMPUS, аспиратор OLYMPUS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средства, физ. раствор "/>
    <w:docVar w:name="version" w:val="51"/>
  </w:docVars>
  <w:rsids>
    <w:rsidRoot w:val="00D17DE1"/>
    <w:rsid w:val="00000829"/>
    <w:rsid w:val="00025683"/>
    <w:rsid w:val="00046815"/>
    <w:rsid w:val="0005566C"/>
    <w:rsid w:val="000D1F5B"/>
    <w:rsid w:val="000F2189"/>
    <w:rsid w:val="00107D46"/>
    <w:rsid w:val="00110025"/>
    <w:rsid w:val="001429B1"/>
    <w:rsid w:val="001579F0"/>
    <w:rsid w:val="0016033A"/>
    <w:rsid w:val="001607C8"/>
    <w:rsid w:val="00197160"/>
    <w:rsid w:val="001A0429"/>
    <w:rsid w:val="001F4D8D"/>
    <w:rsid w:val="00234932"/>
    <w:rsid w:val="002A3673"/>
    <w:rsid w:val="002D0829"/>
    <w:rsid w:val="002E55C6"/>
    <w:rsid w:val="00305B2F"/>
    <w:rsid w:val="003367BB"/>
    <w:rsid w:val="00367816"/>
    <w:rsid w:val="003876C3"/>
    <w:rsid w:val="003C24DB"/>
    <w:rsid w:val="003E6C5B"/>
    <w:rsid w:val="00402CAC"/>
    <w:rsid w:val="00444410"/>
    <w:rsid w:val="004A47AD"/>
    <w:rsid w:val="004A7F11"/>
    <w:rsid w:val="004B7CEF"/>
    <w:rsid w:val="004C4DB2"/>
    <w:rsid w:val="004C53B3"/>
    <w:rsid w:val="00563E94"/>
    <w:rsid w:val="00576095"/>
    <w:rsid w:val="00592ED0"/>
    <w:rsid w:val="005A3A36"/>
    <w:rsid w:val="005B466C"/>
    <w:rsid w:val="005B7FE8"/>
    <w:rsid w:val="005C0A9A"/>
    <w:rsid w:val="00600CBF"/>
    <w:rsid w:val="0063641C"/>
    <w:rsid w:val="0069682B"/>
    <w:rsid w:val="006C28B3"/>
    <w:rsid w:val="006F7395"/>
    <w:rsid w:val="007049EB"/>
    <w:rsid w:val="00710271"/>
    <w:rsid w:val="00717C9F"/>
    <w:rsid w:val="00732AD9"/>
    <w:rsid w:val="0076042D"/>
    <w:rsid w:val="007733CB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0E6B"/>
    <w:rsid w:val="00AF5F93"/>
    <w:rsid w:val="00AF796F"/>
    <w:rsid w:val="00B04A2F"/>
    <w:rsid w:val="00B83FBA"/>
    <w:rsid w:val="00BA5029"/>
    <w:rsid w:val="00BB67D6"/>
    <w:rsid w:val="00BC2F3C"/>
    <w:rsid w:val="00C02721"/>
    <w:rsid w:val="00C12739"/>
    <w:rsid w:val="00C13910"/>
    <w:rsid w:val="00CB2DA6"/>
    <w:rsid w:val="00CE3307"/>
    <w:rsid w:val="00D17DE1"/>
    <w:rsid w:val="00D76DF8"/>
    <w:rsid w:val="00DB5302"/>
    <w:rsid w:val="00DD6B1F"/>
    <w:rsid w:val="00E124F4"/>
    <w:rsid w:val="00E36337"/>
    <w:rsid w:val="00EB72AD"/>
    <w:rsid w:val="00EC37A1"/>
    <w:rsid w:val="00EF6C29"/>
    <w:rsid w:val="00F6348C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2016-07-19T12:10:00Z</dcterms:created>
  <dcterms:modified xsi:type="dcterms:W3CDTF">2016-10-18T09:24:00Z</dcterms:modified>
</cp:coreProperties>
</file>